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6D98A12B" w14:textId="2AE59BD4" w:rsidR="00C83E04" w:rsidRPr="002C0A4F" w:rsidRDefault="00C42AF6" w:rsidP="002C0A4F">
      <w:pPr>
        <w:tabs>
          <w:tab w:val="left" w:pos="2520"/>
        </w:tabs>
        <w:rPr>
          <w:rFonts w:ascii="Oslo Sans Office" w:eastAsia="Oslo Sans Office" w:hAnsi="Oslo Sans Office" w:cs="Times New Roman"/>
          <w:color w:val="F9C66B" w:themeColor="accent6"/>
          <w:sz w:val="32"/>
          <w:szCs w:val="32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 w:rsidRPr="002C0A4F">
        <w:rPr>
          <w:b/>
          <w:bCs/>
          <w:color w:val="F9C66B" w:themeColor="accent6"/>
          <w:sz w:val="28"/>
          <w:szCs w:val="28"/>
        </w:rPr>
        <w:t>–</w:t>
      </w:r>
      <w:r w:rsidR="00A4355A" w:rsidRPr="002C0A4F">
        <w:rPr>
          <w:b/>
          <w:bCs/>
          <w:color w:val="F9C66B" w:themeColor="accent6"/>
          <w:sz w:val="28"/>
          <w:szCs w:val="28"/>
        </w:rPr>
        <w:t xml:space="preserve"> </w:t>
      </w:r>
      <w:r w:rsidR="002C0A4F" w:rsidRPr="002C0A4F">
        <w:rPr>
          <w:rFonts w:ascii="Oslo Sans Office" w:eastAsia="Oslo Sans Office" w:hAnsi="Oslo Sans Office" w:cs="Times New Roman"/>
          <w:b/>
          <w:bCs/>
          <w:color w:val="F9C66B" w:themeColor="accent6"/>
          <w:sz w:val="28"/>
          <w:szCs w:val="28"/>
        </w:rPr>
        <w:t>for kjøp av entreprenør for etablering av tilbygg til grendehus i Bydel Bjerke</w:t>
      </w: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AC26C5A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51F0F233" w:rsidR="00C17B3B" w:rsidRPr="00A42A8F" w:rsidRDefault="00C17B3B" w:rsidP="00A42A8F">
            <w:pPr>
              <w:rPr>
                <w:i/>
                <w:iCs/>
              </w:rPr>
            </w:pPr>
            <w:r>
              <w:t>Tekniske og faglige kvalifikasjoner</w:t>
            </w:r>
            <w:r w:rsidR="006B27CF">
              <w:t xml:space="preserve">: </w:t>
            </w:r>
            <w:r w:rsidR="006B27CF" w:rsidRPr="006B27CF">
              <w:rPr>
                <w:rFonts w:ascii="Oslo Sans Office" w:eastAsia="Oslo Sans Office" w:hAnsi="Oslo Sans Office" w:cs="Oslo Sans Office"/>
                <w:i/>
                <w:iCs/>
                <w:szCs w:val="20"/>
              </w:rPr>
              <w:t xml:space="preserve">Leverandøren skal være egnet til å oppfylle </w:t>
            </w:r>
            <w:proofErr w:type="spellStart"/>
            <w:r w:rsidR="006B27CF" w:rsidRPr="006B27CF">
              <w:rPr>
                <w:rFonts w:ascii="Oslo Sans Office" w:eastAsia="Oslo Sans Office" w:hAnsi="Oslo Sans Office" w:cs="Oslo Sans Office"/>
                <w:i/>
                <w:iCs/>
                <w:szCs w:val="20"/>
              </w:rPr>
              <w:t>kontraktskrav</w:t>
            </w:r>
            <w:proofErr w:type="spellEnd"/>
            <w:r w:rsidR="006B27CF" w:rsidRPr="006B27CF">
              <w:rPr>
                <w:rFonts w:ascii="Oslo Sans Office" w:eastAsia="Oslo Sans Office" w:hAnsi="Oslo Sans Office" w:cs="Oslo Sans Office"/>
                <w:i/>
                <w:iCs/>
                <w:szCs w:val="20"/>
              </w:rPr>
              <w:t xml:space="preserve"> til aktsomhetsvurderinger for ansvarlig næringsliv.  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EE374D" w14:paraId="782B0614" w14:textId="77777777" w:rsidTr="45076EC7">
        <w:tc>
          <w:tcPr>
            <w:tcW w:w="7792" w:type="dxa"/>
          </w:tcPr>
          <w:p w14:paraId="5661C133" w14:textId="253CBA6A" w:rsidR="00EE374D" w:rsidRPr="00A42A8F" w:rsidRDefault="00EE374D" w:rsidP="00A42A8F">
            <w:pPr>
              <w:pStyle w:val="pf0"/>
              <w:rPr>
                <w:rFonts w:asciiTheme="minorHAnsi" w:hAnsiTheme="minorHAnsi"/>
                <w:i/>
                <w:iCs/>
                <w:sz w:val="20"/>
                <w:szCs w:val="20"/>
              </w:rPr>
            </w:pPr>
            <w:r w:rsidRPr="00EE374D">
              <w:rPr>
                <w:rFonts w:ascii="Oslo Sans Office" w:hAnsi="Oslo Sans Office"/>
                <w:sz w:val="20"/>
                <w:szCs w:val="20"/>
              </w:rPr>
              <w:t>Tekniske og faglige kvalifikasjoner</w:t>
            </w:r>
            <w:r>
              <w:t xml:space="preserve">: </w:t>
            </w:r>
            <w:r w:rsidR="009F29C5">
              <w:rPr>
                <w:rFonts w:asciiTheme="minorHAnsi" w:eastAsia="Calibri" w:hAnsiTheme="minorHAnsi"/>
                <w:i/>
                <w:iCs/>
                <w:sz w:val="20"/>
                <w:szCs w:val="20"/>
              </w:rPr>
              <w:t>Leverandøren skal ha erfar</w:t>
            </w:r>
            <w:r w:rsidRPr="00EE374D">
              <w:rPr>
                <w:rFonts w:asciiTheme="minorHAnsi" w:eastAsia="Calibri" w:hAnsiTheme="minorHAnsi"/>
                <w:i/>
                <w:iCs/>
                <w:sz w:val="20"/>
                <w:szCs w:val="20"/>
              </w:rPr>
              <w:t xml:space="preserve">ing </w:t>
            </w:r>
            <w:r w:rsidR="009F29C5">
              <w:rPr>
                <w:rFonts w:asciiTheme="minorHAnsi" w:eastAsia="Calibri" w:hAnsiTheme="minorHAnsi"/>
                <w:i/>
                <w:iCs/>
                <w:sz w:val="20"/>
                <w:szCs w:val="20"/>
              </w:rPr>
              <w:t>fra</w:t>
            </w:r>
            <w:r w:rsidRPr="00EE374D">
              <w:rPr>
                <w:rFonts w:asciiTheme="minorHAnsi" w:eastAsia="Calibri" w:hAnsiTheme="minorHAnsi"/>
                <w:i/>
                <w:iCs/>
                <w:sz w:val="20"/>
                <w:szCs w:val="20"/>
              </w:rPr>
              <w:t xml:space="preserve"> tilsvarende oppdrag.</w:t>
            </w:r>
            <w:r w:rsidRPr="00EE374D">
              <w:rPr>
                <w:rFonts w:asciiTheme="minorHAnsi" w:hAnsiTheme="minorHAnsi"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</w:tcPr>
          <w:p w14:paraId="7F3D9285" w14:textId="77777777" w:rsidR="00EE374D" w:rsidRDefault="00EE374D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EE374D" w14:paraId="0EA55268" w14:textId="77777777" w:rsidTr="004805D7">
        <w:trPr>
          <w:trHeight w:val="821"/>
        </w:trPr>
        <w:tc>
          <w:tcPr>
            <w:tcW w:w="7792" w:type="dxa"/>
          </w:tcPr>
          <w:p w14:paraId="27C292C5" w14:textId="670D4FF4" w:rsidR="00EE374D" w:rsidRDefault="00EE374D" w:rsidP="006B27CF">
            <w:r>
              <w:t>Tekniske og faglige kvalifikasjoner:</w:t>
            </w:r>
            <w:r w:rsidR="00A42A8F" w:rsidRPr="00CA633E">
              <w:rPr>
                <w:rFonts w:ascii="Oslo Sans Office" w:eastAsia="Calibri" w:hAnsi="Oslo Sans Office" w:cs="Times New Roman"/>
              </w:rPr>
              <w:t xml:space="preserve"> </w:t>
            </w:r>
            <w:r w:rsidR="00A42A8F" w:rsidRPr="00A42A8F">
              <w:rPr>
                <w:rFonts w:ascii="Oslo Sans Office" w:eastAsia="Calibri" w:hAnsi="Oslo Sans Office" w:cs="Times New Roman"/>
                <w:i/>
                <w:iCs/>
              </w:rPr>
              <w:t>Leverandøren skal ha tilstrekkelig kapasitet til å gjennomføre kontrakten</w:t>
            </w:r>
            <w:r w:rsidR="00A42A8F">
              <w:rPr>
                <w:rFonts w:ascii="Oslo Sans Office" w:eastAsia="Calibri" w:hAnsi="Oslo Sans Office" w:cs="Times New Roman"/>
                <w:i/>
                <w:iCs/>
              </w:rPr>
              <w:t>.</w:t>
            </w:r>
          </w:p>
        </w:tc>
        <w:tc>
          <w:tcPr>
            <w:tcW w:w="1417" w:type="dxa"/>
          </w:tcPr>
          <w:p w14:paraId="6E8565F5" w14:textId="77777777" w:rsidR="00EE374D" w:rsidRDefault="00EE374D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6BB9E253" w14:textId="2FC1C8B7" w:rsidR="004647A5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CFB1A0" w14:textId="77777777" w:rsidR="00F37E6E" w:rsidRDefault="00F37E6E" w:rsidP="005D093C">
      <w:pPr>
        <w:spacing w:after="0" w:line="240" w:lineRule="auto"/>
      </w:pPr>
      <w:r>
        <w:separator/>
      </w:r>
    </w:p>
  </w:endnote>
  <w:endnote w:type="continuationSeparator" w:id="0">
    <w:p w14:paraId="34A98C2A" w14:textId="77777777" w:rsidR="00F37E6E" w:rsidRDefault="00F37E6E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4772D9B1-0CAE-41EF-B7A3-4A1675533948}"/>
    <w:embedBold r:id="rId2" w:fontKey="{318A0B57-A053-42BF-975B-0CF1A13A0197}"/>
    <w:embedItalic r:id="rId3" w:fontKey="{C34DBBB5-580F-4437-9101-7207547F1E1C}"/>
    <w:embedBoldItalic r:id="rId4" w:fontKey="{B4E37ED2-78C0-490D-A11C-3056A576FB9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B4A084B-D38E-4C07-9ED1-466547D3609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17D1B3A-397B-4DCD-99D1-AAB2E471A443}"/>
    <w:embedItalic r:id="rId7" w:fontKey="{A3EAFB33-F4B1-4D53-80B0-896C0C8EFA0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04BDB8A0-5AEB-432A-A74A-BF16A0C333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367B4B" w14:textId="77777777" w:rsidR="00F37E6E" w:rsidRDefault="00F37E6E" w:rsidP="005D093C">
      <w:pPr>
        <w:spacing w:after="0" w:line="240" w:lineRule="auto"/>
      </w:pPr>
      <w:r>
        <w:separator/>
      </w:r>
    </w:p>
  </w:footnote>
  <w:footnote w:type="continuationSeparator" w:id="0">
    <w:p w14:paraId="11EAC40E" w14:textId="77777777" w:rsidR="00F37E6E" w:rsidRDefault="00F37E6E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06819456">
    <w:abstractNumId w:val="0"/>
  </w:num>
  <w:num w:numId="2" w16cid:durableId="1092822514">
    <w:abstractNumId w:val="1"/>
  </w:num>
  <w:num w:numId="3" w16cid:durableId="144133589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4332A"/>
    <w:rsid w:val="000552F6"/>
    <w:rsid w:val="00083AA3"/>
    <w:rsid w:val="00095EC1"/>
    <w:rsid w:val="000A6E4C"/>
    <w:rsid w:val="001124F9"/>
    <w:rsid w:val="00121500"/>
    <w:rsid w:val="00186573"/>
    <w:rsid w:val="001924BB"/>
    <w:rsid w:val="001B5421"/>
    <w:rsid w:val="001D06AB"/>
    <w:rsid w:val="001F112F"/>
    <w:rsid w:val="001F18CF"/>
    <w:rsid w:val="00222C85"/>
    <w:rsid w:val="0023744D"/>
    <w:rsid w:val="00242F82"/>
    <w:rsid w:val="00247C22"/>
    <w:rsid w:val="0025699D"/>
    <w:rsid w:val="002C0A4F"/>
    <w:rsid w:val="002E3185"/>
    <w:rsid w:val="00325D57"/>
    <w:rsid w:val="00347E3A"/>
    <w:rsid w:val="00442E77"/>
    <w:rsid w:val="004647A5"/>
    <w:rsid w:val="00466574"/>
    <w:rsid w:val="004805D7"/>
    <w:rsid w:val="004836DC"/>
    <w:rsid w:val="00483FE0"/>
    <w:rsid w:val="004B6945"/>
    <w:rsid w:val="004F761B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3C5A"/>
    <w:rsid w:val="005A4215"/>
    <w:rsid w:val="005A7DB5"/>
    <w:rsid w:val="005B5882"/>
    <w:rsid w:val="005D093C"/>
    <w:rsid w:val="0060170A"/>
    <w:rsid w:val="006123E9"/>
    <w:rsid w:val="0064062F"/>
    <w:rsid w:val="00647B5F"/>
    <w:rsid w:val="00650D94"/>
    <w:rsid w:val="00652055"/>
    <w:rsid w:val="00686C9E"/>
    <w:rsid w:val="006B27CF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946880"/>
    <w:rsid w:val="009F29C5"/>
    <w:rsid w:val="009F5A29"/>
    <w:rsid w:val="00A0208E"/>
    <w:rsid w:val="00A03C89"/>
    <w:rsid w:val="00A42A8F"/>
    <w:rsid w:val="00A4355A"/>
    <w:rsid w:val="00A608F3"/>
    <w:rsid w:val="00A63656"/>
    <w:rsid w:val="00A67238"/>
    <w:rsid w:val="00AA100D"/>
    <w:rsid w:val="00AC3387"/>
    <w:rsid w:val="00AE2859"/>
    <w:rsid w:val="00B10DAE"/>
    <w:rsid w:val="00B22FBD"/>
    <w:rsid w:val="00B340FB"/>
    <w:rsid w:val="00B349FE"/>
    <w:rsid w:val="00BD3957"/>
    <w:rsid w:val="00BE11FF"/>
    <w:rsid w:val="00BF5CBD"/>
    <w:rsid w:val="00C17B3B"/>
    <w:rsid w:val="00C3116A"/>
    <w:rsid w:val="00C34D94"/>
    <w:rsid w:val="00C42AF6"/>
    <w:rsid w:val="00C51925"/>
    <w:rsid w:val="00C83E04"/>
    <w:rsid w:val="00CE5225"/>
    <w:rsid w:val="00D04697"/>
    <w:rsid w:val="00D3395E"/>
    <w:rsid w:val="00D44A50"/>
    <w:rsid w:val="00D47F10"/>
    <w:rsid w:val="00D651D4"/>
    <w:rsid w:val="00D704D8"/>
    <w:rsid w:val="00D8326C"/>
    <w:rsid w:val="00D95801"/>
    <w:rsid w:val="00DC5A90"/>
    <w:rsid w:val="00DD4CC3"/>
    <w:rsid w:val="00E51F3C"/>
    <w:rsid w:val="00E84F53"/>
    <w:rsid w:val="00E908FC"/>
    <w:rsid w:val="00EE374D"/>
    <w:rsid w:val="00F25DC9"/>
    <w:rsid w:val="00F37E6E"/>
    <w:rsid w:val="00F91A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  <w:style w:type="paragraph" w:customStyle="1" w:styleId="pf0">
    <w:name w:val="pf0"/>
    <w:basedOn w:val="Normal"/>
    <w:rsid w:val="00EE37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580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root>
</root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01380BBD606248930C8C4C959062BC" ma:contentTypeVersion="3" ma:contentTypeDescription="Opprett et nytt dokument." ma:contentTypeScope="" ma:versionID="b56b358ed12c88b4657c628418d37e95">
  <xsd:schema xmlns:xsd="http://www.w3.org/2001/XMLSchema" xmlns:xs="http://www.w3.org/2001/XMLSchema" xmlns:p="http://schemas.microsoft.com/office/2006/metadata/properties" xmlns:ns2="97601255-2f5e-4aea-9e8c-5577be0ceea0" targetNamespace="http://schemas.microsoft.com/office/2006/metadata/properties" ma:root="true" ma:fieldsID="2c2a8e49bd9311d83dc843b15a33cb42" ns2:_="">
    <xsd:import namespace="97601255-2f5e-4aea-9e8c-5577be0cee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01255-2f5e-4aea-9e8c-5577be0cee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E5447F00-328A-44C3-8570-667D936C7129}"/>
</file>

<file path=customXml/itemProps3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14</TotalTime>
  <Pages>1</Pages>
  <Words>245</Words>
  <Characters>1302</Characters>
  <Application>Microsoft Office Word</Application>
  <DocSecurity>0</DocSecurity>
  <Lines>10</Lines>
  <Paragraphs>3</Paragraphs>
  <ScaleCrop>false</ScaleCrop>
  <Company>Oslo kommune</Company>
  <LinksUpToDate>false</LinksUpToDate>
  <CharactersWithSpaces>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Wivian Røgeberg</cp:lastModifiedBy>
  <cp:revision>20</cp:revision>
  <dcterms:created xsi:type="dcterms:W3CDTF">2023-02-08T10:28:00Z</dcterms:created>
  <dcterms:modified xsi:type="dcterms:W3CDTF">2026-08-05T08:26:00Z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0x0101000D01380BBD606248930C8C4C959062BC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  <property fmtid="{D5CDD505-2E9C-101B-9397-08002B2CF9AE}" pid="14" name="xd_Signature">
    <vt:bool>false</vt:bool>
  </property>
  <property fmtid="{D5CDD505-2E9C-101B-9397-08002B2CF9AE}" pid="15" name="xd_ProgID">
    <vt:lpwstr/>
  </property>
  <property fmtid="{D5CDD505-2E9C-101B-9397-08002B2CF9AE}" pid="16" name="ComplianceAssetId">
    <vt:lpwstr/>
  </property>
  <property fmtid="{D5CDD505-2E9C-101B-9397-08002B2CF9AE}" pid="17" name="TemplateUrl">
    <vt:lpwstr/>
  </property>
  <property fmtid="{D5CDD505-2E9C-101B-9397-08002B2CF9AE}" pid="18" name="TriggerFlowInfo">
    <vt:lpwstr/>
  </property>
  <property fmtid="{D5CDD505-2E9C-101B-9397-08002B2CF9AE}" pid="19" name="_SourceUrl">
    <vt:lpwstr/>
  </property>
  <property fmtid="{D5CDD505-2E9C-101B-9397-08002B2CF9AE}" pid="20" name="_SharedFileIndex">
    <vt:lpwstr/>
  </property>
</Properties>
</file>